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7B227C3" w:rsidR="008D05CF" w:rsidRPr="001C332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64438068">
        <w:rPr>
          <w:rFonts w:ascii="Arial" w:eastAsia="MS Mincho" w:hAnsi="Arial" w:cs="Arial"/>
          <w:b/>
          <w:bCs/>
          <w:sz w:val="24"/>
          <w:szCs w:val="24"/>
          <w:lang w:eastAsia="ja-JP"/>
        </w:rPr>
        <w:t>3GPP TSG SA WG 1 Meeting #</w:t>
      </w:r>
      <w:r w:rsidR="00687DC4" w:rsidRPr="64438068">
        <w:rPr>
          <w:rFonts w:ascii="Arial" w:eastAsia="MS Mincho" w:hAnsi="Arial" w:cs="Arial"/>
          <w:b/>
          <w:bCs/>
          <w:sz w:val="24"/>
          <w:szCs w:val="24"/>
          <w:lang w:eastAsia="ja-JP"/>
        </w:rPr>
        <w:t>1</w:t>
      </w:r>
      <w:r w:rsidR="000A65D0">
        <w:rPr>
          <w:rFonts w:ascii="Arial" w:eastAsia="MS Mincho" w:hAnsi="Arial" w:cs="Arial"/>
          <w:b/>
          <w:bCs/>
          <w:sz w:val="24"/>
          <w:szCs w:val="24"/>
          <w:lang w:eastAsia="ja-JP"/>
        </w:rPr>
        <w:t>10</w:t>
      </w:r>
      <w:r w:rsidR="008D05CF" w:rsidRPr="64438068">
        <w:rPr>
          <w:rFonts w:ascii="Arial" w:eastAsia="MS Mincho" w:hAnsi="Arial" w:cs="Arial"/>
          <w:b/>
          <w:bCs/>
          <w:sz w:val="24"/>
          <w:szCs w:val="24"/>
          <w:lang w:eastAsia="ja-JP"/>
        </w:rPr>
        <w:t xml:space="preserve"> </w:t>
      </w:r>
      <w:r>
        <w:tab/>
      </w:r>
      <w:r w:rsidR="00A11421" w:rsidRPr="64438068">
        <w:rPr>
          <w:rFonts w:ascii="Arial" w:eastAsia="MS Mincho" w:hAnsi="Arial" w:cs="Arial"/>
          <w:b/>
          <w:bCs/>
          <w:sz w:val="24"/>
          <w:szCs w:val="24"/>
          <w:lang w:eastAsia="ja-JP"/>
        </w:rPr>
        <w:t>S1-25</w:t>
      </w:r>
      <w:r w:rsidR="0065562D">
        <w:rPr>
          <w:rFonts w:ascii="Arial" w:eastAsia="MS Mincho" w:hAnsi="Arial" w:cs="Arial"/>
          <w:b/>
          <w:bCs/>
          <w:sz w:val="24"/>
          <w:szCs w:val="24"/>
          <w:lang w:eastAsia="ja-JP"/>
        </w:rPr>
        <w:t>23</w:t>
      </w:r>
      <w:r w:rsidR="0053643D">
        <w:rPr>
          <w:rFonts w:ascii="Arial" w:eastAsia="MS Mincho" w:hAnsi="Arial" w:cs="Arial"/>
          <w:b/>
          <w:bCs/>
          <w:sz w:val="24"/>
          <w:szCs w:val="24"/>
          <w:lang w:eastAsia="ja-JP"/>
        </w:rPr>
        <w:t>53</w:t>
      </w:r>
    </w:p>
    <w:p w14:paraId="37928451" w14:textId="3866F450" w:rsidR="008D05CF" w:rsidRPr="000D6532"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64438068">
        <w:rPr>
          <w:rFonts w:ascii="Arial" w:eastAsia="MS Mincho" w:hAnsi="Arial" w:cs="Arial"/>
          <w:b/>
          <w:bCs/>
          <w:sz w:val="24"/>
          <w:szCs w:val="24"/>
          <w:lang w:eastAsia="ja-JP"/>
        </w:rPr>
        <w:t>Fukuoka</w:t>
      </w:r>
      <w:r w:rsidR="006E129A" w:rsidRPr="64438068">
        <w:rPr>
          <w:rFonts w:ascii="Arial" w:eastAsia="MS Mincho" w:hAnsi="Arial" w:cs="Arial"/>
          <w:b/>
          <w:bCs/>
          <w:sz w:val="24"/>
          <w:szCs w:val="24"/>
          <w:lang w:eastAsia="ja-JP"/>
        </w:rPr>
        <w:t>,</w:t>
      </w:r>
      <w:r w:rsidR="00BC5C44" w:rsidRPr="64438068">
        <w:rPr>
          <w:rFonts w:ascii="Arial" w:eastAsia="MS Mincho" w:hAnsi="Arial" w:cs="Arial"/>
          <w:b/>
          <w:bCs/>
          <w:sz w:val="24"/>
          <w:szCs w:val="24"/>
          <w:lang w:eastAsia="ja-JP"/>
        </w:rPr>
        <w:t xml:space="preserve"> </w:t>
      </w:r>
      <w:r w:rsidR="0AAB57DF" w:rsidRPr="64438068">
        <w:rPr>
          <w:rFonts w:ascii="Arial" w:eastAsia="MS Mincho" w:hAnsi="Arial" w:cs="Arial"/>
          <w:b/>
          <w:bCs/>
          <w:sz w:val="24"/>
          <w:szCs w:val="24"/>
          <w:lang w:eastAsia="ja-JP"/>
        </w:rPr>
        <w:t>Japan</w:t>
      </w:r>
      <w:r w:rsidR="006E129A" w:rsidRPr="64438068">
        <w:rPr>
          <w:rFonts w:ascii="Arial" w:eastAsia="MS Mincho" w:hAnsi="Arial" w:cs="Arial"/>
          <w:b/>
          <w:bCs/>
          <w:sz w:val="24"/>
          <w:szCs w:val="24"/>
          <w:lang w:eastAsia="ja-JP"/>
        </w:rPr>
        <w:t xml:space="preserve">, </w:t>
      </w:r>
      <w:r w:rsidR="00441619" w:rsidRPr="64438068">
        <w:rPr>
          <w:rFonts w:ascii="Arial" w:eastAsia="MS Mincho" w:hAnsi="Arial" w:cs="Arial"/>
          <w:b/>
          <w:bCs/>
          <w:sz w:val="24"/>
          <w:szCs w:val="24"/>
          <w:lang w:eastAsia="ja-JP"/>
        </w:rPr>
        <w:t>1</w:t>
      </w:r>
      <w:r w:rsidR="505FA66F" w:rsidRPr="64438068">
        <w:rPr>
          <w:rFonts w:ascii="Arial" w:eastAsia="MS Mincho" w:hAnsi="Arial" w:cs="Arial"/>
          <w:b/>
          <w:bCs/>
          <w:sz w:val="24"/>
          <w:szCs w:val="24"/>
          <w:lang w:eastAsia="ja-JP"/>
        </w:rPr>
        <w:t>9</w:t>
      </w:r>
      <w:r w:rsidR="00441619" w:rsidRPr="64438068">
        <w:rPr>
          <w:rFonts w:ascii="Arial" w:eastAsia="MS Mincho" w:hAnsi="Arial" w:cs="Arial"/>
          <w:b/>
          <w:bCs/>
          <w:sz w:val="24"/>
          <w:szCs w:val="24"/>
          <w:lang w:eastAsia="ja-JP"/>
        </w:rPr>
        <w:t>-2</w:t>
      </w:r>
      <w:r w:rsidR="1FB8E061" w:rsidRPr="64438068">
        <w:rPr>
          <w:rFonts w:ascii="Arial" w:eastAsia="MS Mincho" w:hAnsi="Arial" w:cs="Arial"/>
          <w:b/>
          <w:bCs/>
          <w:sz w:val="24"/>
          <w:szCs w:val="24"/>
          <w:lang w:eastAsia="ja-JP"/>
        </w:rPr>
        <w:t>3</w:t>
      </w:r>
      <w:r w:rsidR="006E129A" w:rsidRPr="64438068">
        <w:rPr>
          <w:rFonts w:ascii="Arial" w:eastAsia="MS Mincho" w:hAnsi="Arial" w:cs="Arial"/>
          <w:b/>
          <w:bCs/>
          <w:sz w:val="24"/>
          <w:szCs w:val="24"/>
          <w:lang w:eastAsia="ja-JP"/>
        </w:rPr>
        <w:t xml:space="preserve"> </w:t>
      </w:r>
      <w:r w:rsidR="3CA875E2" w:rsidRPr="64438068">
        <w:rPr>
          <w:rFonts w:ascii="Arial" w:eastAsia="MS Mincho" w:hAnsi="Arial" w:cs="Arial"/>
          <w:b/>
          <w:bCs/>
          <w:sz w:val="24"/>
          <w:szCs w:val="24"/>
          <w:lang w:eastAsia="ja-JP"/>
        </w:rPr>
        <w:t>Ma</w:t>
      </w:r>
      <w:r w:rsidR="00BC5C44" w:rsidRPr="64438068">
        <w:rPr>
          <w:rFonts w:ascii="Arial" w:eastAsia="MS Mincho" w:hAnsi="Arial" w:cs="Arial"/>
          <w:b/>
          <w:bCs/>
          <w:sz w:val="24"/>
          <w:szCs w:val="24"/>
          <w:lang w:eastAsia="ja-JP"/>
        </w:rPr>
        <w:t>y</w:t>
      </w:r>
      <w:r w:rsidR="006E129A" w:rsidRPr="64438068">
        <w:rPr>
          <w:rFonts w:ascii="Arial" w:eastAsia="MS Mincho" w:hAnsi="Arial" w:cs="Arial"/>
          <w:b/>
          <w:bCs/>
          <w:sz w:val="24"/>
          <w:szCs w:val="24"/>
          <w:lang w:eastAsia="ja-JP"/>
        </w:rPr>
        <w:t xml:space="preserve"> 202</w:t>
      </w:r>
      <w:r w:rsidR="00BC5C44" w:rsidRPr="64438068">
        <w:rPr>
          <w:rFonts w:ascii="Arial" w:eastAsia="MS Mincho" w:hAnsi="Arial" w:cs="Arial"/>
          <w:b/>
          <w:bCs/>
          <w:sz w:val="24"/>
          <w:szCs w:val="24"/>
          <w:lang w:eastAsia="ja-JP"/>
        </w:rPr>
        <w:t>5</w:t>
      </w:r>
      <w:r w:rsidR="00B31FC0">
        <w:tab/>
      </w:r>
      <w:r w:rsidR="10110B2A" w:rsidRPr="64438068">
        <w:rPr>
          <w:rFonts w:ascii="Arial" w:eastAsia="MS Mincho" w:hAnsi="Arial" w:cs="Arial"/>
          <w:i/>
          <w:iCs/>
          <w:sz w:val="24"/>
          <w:szCs w:val="24"/>
          <w:lang w:eastAsia="ja-JP"/>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4482E59A" w:rsidR="0009108F" w:rsidRDefault="0009108F" w:rsidP="00B31FC0">
      <w:pPr>
        <w:spacing w:after="120"/>
        <w:ind w:left="1985" w:hanging="1985"/>
        <w:rPr>
          <w:rFonts w:ascii="Arial" w:hAnsi="Arial" w:cs="Arial"/>
          <w:b/>
          <w:bCs/>
        </w:rPr>
      </w:pPr>
      <w:r w:rsidRPr="42CD05BD">
        <w:rPr>
          <w:rFonts w:ascii="Arial" w:hAnsi="Arial" w:cs="Arial"/>
          <w:b/>
          <w:bCs/>
        </w:rPr>
        <w:t>pCR Title:</w:t>
      </w:r>
      <w:r>
        <w:tab/>
      </w:r>
      <w:r w:rsidR="003F5965" w:rsidRPr="42CD05BD">
        <w:rPr>
          <w:rFonts w:ascii="Arial" w:hAnsi="Arial" w:cs="Arial"/>
          <w:b/>
          <w:bCs/>
        </w:rPr>
        <w:t xml:space="preserve">Update use case </w:t>
      </w:r>
      <w:r w:rsidR="006607EA">
        <w:rPr>
          <w:rFonts w:ascii="Arial" w:hAnsi="Arial" w:cs="Arial"/>
          <w:b/>
          <w:bCs/>
        </w:rPr>
        <w:t xml:space="preserve">6.1 on </w:t>
      </w:r>
      <w:r w:rsidR="003A5402">
        <w:rPr>
          <w:rFonts w:ascii="Arial" w:hAnsi="Arial" w:cs="Arial"/>
          <w:b/>
          <w:bCs/>
        </w:rPr>
        <w:t xml:space="preserve">area and time restricted </w:t>
      </w:r>
      <w:r w:rsidR="006607EA">
        <w:rPr>
          <w:rFonts w:ascii="Arial" w:hAnsi="Arial" w:cs="Arial"/>
          <w:b/>
          <w:bCs/>
        </w:rPr>
        <w:t>compute resources for mobile devices</w:t>
      </w:r>
    </w:p>
    <w:p w14:paraId="7996084A" w14:textId="6B38AB77" w:rsidR="0009108F" w:rsidRDefault="0009108F" w:rsidP="0009108F">
      <w:pPr>
        <w:spacing w:after="120"/>
        <w:ind w:left="1985" w:hanging="1985"/>
        <w:rPr>
          <w:rFonts w:ascii="Arial" w:hAnsi="Arial" w:cs="Arial"/>
          <w:b/>
          <w:bCs/>
        </w:rPr>
      </w:pPr>
      <w:r w:rsidRPr="42CD05BD">
        <w:rPr>
          <w:rFonts w:ascii="Arial" w:hAnsi="Arial" w:cs="Arial"/>
          <w:b/>
          <w:bCs/>
        </w:rPr>
        <w:t>Draft Spec:</w:t>
      </w:r>
      <w:r>
        <w:tab/>
      </w:r>
      <w:r w:rsidRPr="42CD05BD">
        <w:rPr>
          <w:rFonts w:ascii="Arial" w:hAnsi="Arial" w:cs="Arial"/>
          <w:b/>
          <w:bCs/>
        </w:rPr>
        <w:t xml:space="preserve">3GPP </w:t>
      </w:r>
      <w:r w:rsidR="006653FB" w:rsidRPr="42CD05BD">
        <w:rPr>
          <w:rFonts w:ascii="Arial" w:hAnsi="Arial" w:cs="Arial"/>
          <w:b/>
          <w:bCs/>
        </w:rPr>
        <w:t>TR 22.870</w:t>
      </w:r>
      <w:r w:rsidR="003F5965" w:rsidRPr="42CD05BD">
        <w:rPr>
          <w:rFonts w:ascii="Arial" w:hAnsi="Arial" w:cs="Arial"/>
          <w:b/>
          <w:bCs/>
        </w:rPr>
        <w:t xml:space="preserve"> </w:t>
      </w:r>
      <w:r w:rsidR="006653FB" w:rsidRPr="42CD05BD">
        <w:rPr>
          <w:rFonts w:ascii="Arial" w:hAnsi="Arial" w:cs="Arial"/>
          <w:b/>
          <w:bCs/>
        </w:rPr>
        <w:t>v</w:t>
      </w:r>
      <w:r w:rsidR="00413900" w:rsidRPr="42CD05BD">
        <w:rPr>
          <w:rFonts w:ascii="Arial" w:hAnsi="Arial" w:cs="Arial"/>
          <w:b/>
          <w:bCs/>
        </w:rPr>
        <w:t>0.</w:t>
      </w:r>
      <w:r w:rsidR="2A0DF27F" w:rsidRPr="42CD05BD">
        <w:rPr>
          <w:rFonts w:ascii="Arial" w:hAnsi="Arial" w:cs="Arial"/>
          <w:b/>
          <w:bCs/>
        </w:rPr>
        <w:t>2</w:t>
      </w:r>
      <w:r w:rsidR="00413900" w:rsidRPr="42CD05BD">
        <w:rPr>
          <w:rFonts w:ascii="Arial" w:hAnsi="Arial" w:cs="Arial"/>
          <w:b/>
          <w:bCs/>
        </w:rPr>
        <w:t>.</w:t>
      </w:r>
      <w:r w:rsidR="000A65D0">
        <w:rPr>
          <w:rFonts w:ascii="Arial" w:hAnsi="Arial" w:cs="Arial"/>
          <w:b/>
          <w:bCs/>
        </w:rPr>
        <w:t>1</w:t>
      </w:r>
    </w:p>
    <w:p w14:paraId="0BC8E829" w14:textId="7FFF56B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6607E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4575A40" w:rsidR="008D05CF" w:rsidRPr="000D6532" w:rsidRDefault="008D05CF" w:rsidP="42CD05BD">
      <w:pPr>
        <w:spacing w:after="200" w:line="276" w:lineRule="auto"/>
        <w:rPr>
          <w:rFonts w:ascii="Arial" w:eastAsia="Calibri" w:hAnsi="Arial" w:cs="Arial"/>
          <w:i/>
          <w:iCs/>
          <w:sz w:val="22"/>
          <w:szCs w:val="22"/>
        </w:rPr>
      </w:pPr>
      <w:r w:rsidRPr="42CD05BD">
        <w:rPr>
          <w:rFonts w:ascii="Arial" w:eastAsia="Calibri" w:hAnsi="Arial" w:cs="Arial"/>
          <w:i/>
          <w:iCs/>
          <w:sz w:val="22"/>
          <w:szCs w:val="22"/>
        </w:rPr>
        <w:t xml:space="preserve">Abstract: </w:t>
      </w:r>
      <w:r w:rsidR="006E2598" w:rsidRPr="42CD05BD">
        <w:rPr>
          <w:rFonts w:ascii="Arial" w:eastAsia="Calibri" w:hAnsi="Arial" w:cs="Arial"/>
          <w:i/>
          <w:iCs/>
          <w:sz w:val="22"/>
          <w:szCs w:val="22"/>
        </w:rPr>
        <w:t xml:space="preserve">This pCR </w:t>
      </w:r>
      <w:r w:rsidR="003E1C9C" w:rsidRPr="42CD05BD">
        <w:rPr>
          <w:rFonts w:ascii="Arial" w:eastAsia="Calibri" w:hAnsi="Arial" w:cs="Arial"/>
          <w:i/>
          <w:iCs/>
          <w:sz w:val="22"/>
          <w:szCs w:val="22"/>
        </w:rPr>
        <w:t xml:space="preserve">proposes </w:t>
      </w:r>
      <w:r w:rsidR="003F5965" w:rsidRPr="42CD05BD">
        <w:rPr>
          <w:rFonts w:ascii="Arial" w:eastAsia="Calibri" w:hAnsi="Arial" w:cs="Arial"/>
          <w:i/>
          <w:iCs/>
          <w:sz w:val="22"/>
          <w:szCs w:val="22"/>
        </w:rPr>
        <w:t xml:space="preserve">to update use case </w:t>
      </w:r>
      <w:r w:rsidR="006607EA">
        <w:rPr>
          <w:rFonts w:ascii="Arial" w:eastAsia="Calibri" w:hAnsi="Arial" w:cs="Arial"/>
          <w:i/>
          <w:iCs/>
          <w:sz w:val="22"/>
          <w:szCs w:val="22"/>
        </w:rPr>
        <w:t>6.1</w:t>
      </w:r>
      <w:r w:rsidR="003F5965" w:rsidRPr="42CD05BD">
        <w:rPr>
          <w:rFonts w:ascii="Arial" w:eastAsia="Calibri" w:hAnsi="Arial" w:cs="Arial"/>
          <w:i/>
          <w:iCs/>
          <w:sz w:val="22"/>
          <w:szCs w:val="22"/>
        </w:rPr>
        <w:t xml:space="preserve"> in TR 22.870 with additional aspects related to </w:t>
      </w:r>
      <w:r w:rsidR="006607EA">
        <w:rPr>
          <w:rFonts w:ascii="Arial" w:eastAsia="Calibri" w:hAnsi="Arial" w:cs="Arial"/>
          <w:i/>
          <w:iCs/>
          <w:sz w:val="22"/>
          <w:szCs w:val="22"/>
        </w:rPr>
        <w:t>coordinating area and time restricted compute resources for devices that are mobile</w:t>
      </w:r>
      <w:r w:rsidR="003E1C9C" w:rsidRPr="42CD05BD">
        <w:rPr>
          <w:rFonts w:ascii="Arial" w:eastAsia="Calibri" w:hAnsi="Arial" w:cs="Arial"/>
          <w:i/>
          <w:iCs/>
          <w:sz w:val="22"/>
          <w:szCs w:val="22"/>
        </w:rPr>
        <w:t>.</w:t>
      </w:r>
    </w:p>
    <w:p w14:paraId="063F4ADA" w14:textId="77777777" w:rsidR="006607EA" w:rsidRDefault="006607EA" w:rsidP="006607EA">
      <w:pPr>
        <w:pStyle w:val="CRCoverPage"/>
        <w:rPr>
          <w:b/>
          <w:noProof/>
        </w:rPr>
      </w:pPr>
      <w:r w:rsidRPr="00C524DD">
        <w:rPr>
          <w:b/>
          <w:noProof/>
        </w:rPr>
        <w:t>1</w:t>
      </w:r>
      <w:r w:rsidRPr="0009108F">
        <w:rPr>
          <w:b/>
          <w:noProof/>
        </w:rPr>
        <w:t>. Introduction</w:t>
      </w:r>
    </w:p>
    <w:p w14:paraId="452736B5" w14:textId="3C23CCD3" w:rsidR="006607EA" w:rsidRDefault="006607EA" w:rsidP="006607EA">
      <w:r>
        <w:t xml:space="preserve">Use </w:t>
      </w:r>
      <w:r w:rsidRPr="00CE76DD">
        <w:t xml:space="preserve">case </w:t>
      </w:r>
      <w:r w:rsidR="00CE76DD" w:rsidRPr="00CE76DD">
        <w:t>6.1</w:t>
      </w:r>
      <w:r w:rsidRPr="00CE76DD">
        <w:t xml:space="preserve"> describes that a lot of resources including computational resources in the operators deployed edge data network remain unused. It would be good if the 6G system would </w:t>
      </w:r>
      <w:r w:rsidR="00CE76DD">
        <w:t xml:space="preserve">enable providing </w:t>
      </w:r>
      <w:r w:rsidRPr="00CE76DD">
        <w:t>those computational resources to applications on UEs and enable monetization. However, some aspects are currently not addressed.</w:t>
      </w:r>
    </w:p>
    <w:p w14:paraId="0C6A895C" w14:textId="77777777" w:rsidR="006607EA" w:rsidRPr="008A5E86" w:rsidRDefault="006607EA" w:rsidP="006607EA">
      <w:pPr>
        <w:pStyle w:val="CRCoverPage"/>
        <w:rPr>
          <w:b/>
          <w:noProof/>
          <w:lang w:val="en-US"/>
        </w:rPr>
      </w:pPr>
      <w:r w:rsidRPr="008A5E86">
        <w:rPr>
          <w:b/>
          <w:noProof/>
          <w:lang w:val="en-US"/>
        </w:rPr>
        <w:t>2. Reason for Change</w:t>
      </w:r>
    </w:p>
    <w:p w14:paraId="6E244C76" w14:textId="527AC94E" w:rsidR="006607EA" w:rsidRDefault="006607EA" w:rsidP="006607EA">
      <w:r>
        <w:t xml:space="preserve">The current </w:t>
      </w:r>
      <w:r w:rsidRPr="00CE76DD">
        <w:t xml:space="preserve">focus of use case </w:t>
      </w:r>
      <w:r w:rsidR="00CE76DD" w:rsidRPr="00CE76DD">
        <w:t>6</w:t>
      </w:r>
      <w:r w:rsidRPr="00CE76DD">
        <w:t>.</w:t>
      </w:r>
      <w:r w:rsidR="00CE76DD" w:rsidRPr="00CE76DD">
        <w:t>1</w:t>
      </w:r>
      <w:r w:rsidRPr="00CE76DD">
        <w:t xml:space="preserve"> is primarily about enabling 3</w:t>
      </w:r>
      <w:r w:rsidRPr="00CE76DD">
        <w:rPr>
          <w:vertAlign w:val="superscript"/>
        </w:rPr>
        <w:t>rd</w:t>
      </w:r>
      <w:r w:rsidRPr="00CE76DD">
        <w:t xml:space="preserve"> party applications to run using the computational resources offered by an operator’s deployed edge data network, however it misses aspects on how these computational resources are managed</w:t>
      </w:r>
      <w:r w:rsidR="00CE76DD" w:rsidRPr="00CE76DD">
        <w:t xml:space="preserve"> for</w:t>
      </w:r>
      <w:r w:rsidRPr="00CE76DD">
        <w:t xml:space="preserve"> UEs that are moving/mobile.</w:t>
      </w:r>
    </w:p>
    <w:p w14:paraId="019633FF" w14:textId="77777777" w:rsidR="006607EA" w:rsidRPr="0009108F" w:rsidRDefault="006607EA" w:rsidP="006607EA">
      <w:pPr>
        <w:pStyle w:val="CRCoverPage"/>
        <w:rPr>
          <w:b/>
          <w:noProof/>
        </w:rPr>
      </w:pPr>
      <w:r>
        <w:rPr>
          <w:b/>
          <w:noProof/>
        </w:rPr>
        <w:t>3</w:t>
      </w:r>
      <w:r w:rsidRPr="0009108F">
        <w:rPr>
          <w:b/>
          <w:noProof/>
        </w:rPr>
        <w:t>. Proposal</w:t>
      </w:r>
    </w:p>
    <w:p w14:paraId="6EDDC9C0" w14:textId="4086D855" w:rsidR="006607EA" w:rsidRPr="008A5E86" w:rsidRDefault="006607EA" w:rsidP="006607EA">
      <w:pPr>
        <w:rPr>
          <w:noProof/>
          <w:lang w:val="en-US"/>
        </w:rPr>
      </w:pPr>
      <w:r>
        <w:rPr>
          <w:noProof/>
          <w:lang w:val="en-US"/>
        </w:rPr>
        <w:t>Update use case 6.1 with additional aspects related to coordinating area and time restricted comput</w:t>
      </w:r>
      <w:r w:rsidR="00CE76DD">
        <w:rPr>
          <w:noProof/>
          <w:lang w:val="en-US"/>
        </w:rPr>
        <w:t>e resources for mobile devices</w:t>
      </w:r>
      <w:r>
        <w:rPr>
          <w:noProof/>
          <w:lang w:val="en-US"/>
        </w:rPr>
        <w:t xml:space="preserve">, for inclusion in </w:t>
      </w:r>
      <w:r w:rsidRPr="00D658A3">
        <w:rPr>
          <w:noProof/>
          <w:lang w:val="en-US"/>
        </w:rPr>
        <w:t xml:space="preserve">3GPP TR </w:t>
      </w:r>
      <w:r>
        <w:rPr>
          <w:noProof/>
          <w:lang w:val="en-US"/>
        </w:rPr>
        <w:t>22.870</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CD05BD">
        <w:rPr>
          <w:rFonts w:ascii="Arial" w:hAnsi="Arial" w:cs="Arial"/>
          <w:noProof/>
          <w:color w:val="0000FF"/>
          <w:sz w:val="28"/>
          <w:szCs w:val="28"/>
        </w:rPr>
        <w:t>* * * First Change * * * *</w:t>
      </w:r>
    </w:p>
    <w:p w14:paraId="2B2AE56D" w14:textId="77777777" w:rsidR="00CE76DD" w:rsidRPr="00DB1609" w:rsidRDefault="00CE76DD" w:rsidP="00CE76DD">
      <w:pPr>
        <w:pStyle w:val="Heading2"/>
        <w:rPr>
          <w:lang w:val="en-US" w:eastAsia="zh-CN"/>
        </w:rPr>
      </w:pPr>
      <w:bookmarkStart w:id="0" w:name="_Toc193810343"/>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ab/>
        <w:t>Use case on Optimizing 6G Infrastructure Utilization via Resource Exposure in 6G</w:t>
      </w:r>
      <w:bookmarkEnd w:id="0"/>
    </w:p>
    <w:p w14:paraId="27B05161" w14:textId="77777777" w:rsidR="00CE76DD" w:rsidRPr="00DB1609" w:rsidRDefault="00CE76DD" w:rsidP="00CE76DD">
      <w:pPr>
        <w:pStyle w:val="Heading3"/>
        <w:rPr>
          <w:lang w:val="en-US" w:eastAsia="zh-CN"/>
        </w:rPr>
      </w:pPr>
      <w:bookmarkStart w:id="1" w:name="_Toc193810344"/>
      <w:r w:rsidRPr="00DB1609">
        <w:rPr>
          <w:lang w:val="en-US" w:eastAsia="zh-CN"/>
        </w:rPr>
        <w:t>6</w:t>
      </w:r>
      <w:r w:rsidRPr="00DB1609">
        <w:rPr>
          <w:rFonts w:hint="eastAsia"/>
          <w:lang w:val="en-US" w:eastAsia="zh-CN"/>
        </w:rPr>
        <w:t>.</w:t>
      </w:r>
      <w:r>
        <w:rPr>
          <w:rFonts w:hint="eastAsia"/>
          <w:lang w:val="en-US" w:eastAsia="zh-CN"/>
        </w:rPr>
        <w:t>1</w:t>
      </w:r>
      <w:r w:rsidRPr="00DB1609">
        <w:rPr>
          <w:lang w:val="en-US" w:eastAsia="zh-CN"/>
        </w:rPr>
        <w:t xml:space="preserve">.1 </w:t>
      </w:r>
      <w:r w:rsidRPr="00DB1609">
        <w:rPr>
          <w:lang w:val="en-US" w:eastAsia="zh-CN"/>
        </w:rPr>
        <w:tab/>
        <w:t>Description</w:t>
      </w:r>
      <w:bookmarkEnd w:id="1"/>
    </w:p>
    <w:p w14:paraId="322EB45B" w14:textId="77777777" w:rsidR="00CE76DD" w:rsidRDefault="00CE76DD" w:rsidP="00CE76DD">
      <w:r>
        <w:t>With the advent of advanced technologies such as Generative Artificial Intelligence (Gen AI), Large Language Models (LLMs), and AI-accelerated xPUs,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w:t>
      </w:r>
      <w:r>
        <w:rPr>
          <w:b/>
        </w:rPr>
        <w:t xml:space="preserve"> </w:t>
      </w:r>
      <w:r>
        <w:t xml:space="preserve">at the 6G infrastructure. </w:t>
      </w:r>
      <w:bookmarkStart w:id="2" w:name="_Hlk190543114"/>
      <w:r>
        <w:t xml:space="preserve">For instance, applications for enabling AI services may demand extensive computing resources for processing the training data as well as for </w:t>
      </w:r>
      <w:bookmarkStart w:id="3" w:name="_Hlk190543564"/>
      <w:r>
        <w:t xml:space="preserve">inferencing (for instance for task offloading, while performing LLM training or inference) </w:t>
      </w:r>
      <w:bookmarkEnd w:id="3"/>
      <w:r>
        <w:t>and storage utilization by third parties.</w:t>
      </w:r>
      <w:bookmarkEnd w:id="2"/>
    </w:p>
    <w:p w14:paraId="44C9D0CA" w14:textId="77777777" w:rsidR="00CE76DD" w:rsidRDefault="00CE76DD" w:rsidP="00CE76DD">
      <w:r>
        <w:t xml:space="preserve">This approach not only generates additional revenue streams for network operators but also ensures the optimal utilization of existing infrastructure. Consequently, 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 This transformation would position </w:t>
      </w:r>
      <w:r>
        <w:rPr>
          <w:bCs/>
        </w:rPr>
        <w:t xml:space="preserve">6G networks as comprehensive platforms for hosting in operator’s edge data centres distributed computing and AI services for third-parties, aligning with the evolving demands of the technology landscape </w:t>
      </w:r>
      <w:r>
        <w:rPr>
          <w:bCs/>
        </w:rPr>
        <w:lastRenderedPageBreak/>
        <w:t>and provide resource as a service.</w:t>
      </w:r>
      <w:r>
        <w:t xml:space="preserve"> This unique network-aware resource exposure capability is enabled by the 6G system's centralized policy framework.</w:t>
      </w:r>
      <w:r>
        <w:rPr>
          <w:b/>
          <w:bCs/>
        </w:rPr>
        <w:t xml:space="preserve"> </w:t>
      </w:r>
    </w:p>
    <w:p w14:paraId="0D5BA509" w14:textId="77777777" w:rsidR="00CE76DD" w:rsidRDefault="00CE76DD" w:rsidP="00CE76DD">
      <w:pPr>
        <w:rPr>
          <w:rFonts w:eastAsia="Calibri"/>
        </w:rPr>
      </w:pPr>
      <w:r>
        <w:rPr>
          <w:rFonts w:eastAsia="Calibri"/>
        </w:rPr>
        <w:t>The 6G system will be built on the cloud, optimized for ubiquitous computing, and natively provide computing services (e.g. in forms of infrastructure services, platform services, and software services) [</w:t>
      </w:r>
      <w:r>
        <w:rPr>
          <w:rFonts w:eastAsia="Calibri" w:hint="eastAsia"/>
          <w:lang w:val="en-US" w:eastAsia="zh-CN"/>
        </w:rPr>
        <w:t>2</w:t>
      </w:r>
      <w:r>
        <w:rPr>
          <w:rFonts w:eastAsia="Calibri"/>
        </w:rPr>
        <w:t>].</w:t>
      </w:r>
    </w:p>
    <w:p w14:paraId="0FD700F8" w14:textId="77777777" w:rsidR="00CE76DD" w:rsidRDefault="00CE76DD" w:rsidP="00CE76DD">
      <w:pPr>
        <w:keepNext/>
        <w:keepLines/>
        <w:spacing w:before="60"/>
        <w:jc w:val="center"/>
        <w:rPr>
          <w:rFonts w:ascii="Arial" w:hAnsi="Arial"/>
          <w:b/>
        </w:rPr>
      </w:pPr>
    </w:p>
    <w:p w14:paraId="464CF47F" w14:textId="77777777" w:rsidR="00CE76DD" w:rsidRDefault="00CE76DD" w:rsidP="00CE76DD">
      <w:pPr>
        <w:keepNext/>
        <w:keepLines/>
        <w:spacing w:before="60"/>
        <w:jc w:val="center"/>
        <w:rPr>
          <w:rFonts w:ascii="Arial" w:hAnsi="Arial"/>
          <w:b/>
        </w:rPr>
      </w:pPr>
    </w:p>
    <w:p w14:paraId="114C9424" w14:textId="77777777" w:rsidR="00CE76DD" w:rsidRDefault="00CE76DD" w:rsidP="00CE76DD">
      <w:pPr>
        <w:keepNext/>
        <w:keepLines/>
        <w:spacing w:before="60"/>
        <w:jc w:val="center"/>
        <w:rPr>
          <w:rFonts w:ascii="Arial" w:hAnsi="Arial"/>
          <w:b/>
        </w:rPr>
      </w:pPr>
      <w:r>
        <w:rPr>
          <w:rFonts w:ascii="Arial" w:hAnsi="Arial"/>
          <w:b/>
        </w:rPr>
        <w:object w:dxaOrig="7750" w:dyaOrig="5090" w14:anchorId="0A84F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254.45pt" o:ole="">
            <v:imagedata r:id="rId13" o:title=""/>
          </v:shape>
          <o:OLEObject Type="Embed" ProgID="Visio.Drawing.15" ShapeID="_x0000_i1025" DrawAspect="Content" ObjectID="_1808336906" r:id="rId14"/>
        </w:object>
      </w:r>
    </w:p>
    <w:p w14:paraId="41DBE10D" w14:textId="77777777" w:rsidR="00CE76DD" w:rsidRDefault="00CE76DD" w:rsidP="00CE76DD">
      <w:pPr>
        <w:pStyle w:val="TF"/>
        <w:rPr>
          <w:rFonts w:eastAsia="SimSun"/>
        </w:rPr>
      </w:pPr>
      <w:r>
        <w:rPr>
          <w:rFonts w:eastAsia="SimSun"/>
        </w:rPr>
        <w:t xml:space="preserve">Figure </w:t>
      </w:r>
      <w:r>
        <w:rPr>
          <w:rFonts w:eastAsia="SimSun"/>
          <w:lang w:eastAsia="zh-CN"/>
        </w:rPr>
        <w:t>6</w:t>
      </w:r>
      <w:r>
        <w:rPr>
          <w:rFonts w:eastAsia="SimSun" w:hint="eastAsia"/>
          <w:lang w:eastAsia="zh-CN"/>
        </w:rPr>
        <w:t>.</w:t>
      </w:r>
      <w:r>
        <w:rPr>
          <w:rFonts w:eastAsia="SimSun" w:hint="eastAsia"/>
          <w:lang w:val="en-US" w:eastAsia="zh-CN"/>
        </w:rPr>
        <w:t>1</w:t>
      </w:r>
      <w:r>
        <w:rPr>
          <w:rFonts w:eastAsia="SimSun"/>
        </w:rPr>
        <w:t>.1-1: Illustration of edge data centre resource usage and exposure to 3</w:t>
      </w:r>
      <w:r>
        <w:rPr>
          <w:rFonts w:eastAsia="SimSun"/>
          <w:vertAlign w:val="superscript"/>
        </w:rPr>
        <w:t>rd</w:t>
      </w:r>
      <w:r>
        <w:rPr>
          <w:rFonts w:eastAsia="SimSun"/>
        </w:rPr>
        <w:t xml:space="preserve"> party</w:t>
      </w:r>
    </w:p>
    <w:p w14:paraId="2B557D80" w14:textId="77777777" w:rsidR="00CE76DD" w:rsidRDefault="00CE76DD" w:rsidP="00CE76DD">
      <w:pPr>
        <w:pStyle w:val="NO"/>
        <w:rPr>
          <w:lang w:eastAsia="en-GB"/>
        </w:rPr>
      </w:pPr>
      <w:r>
        <w:t>NOTE</w:t>
      </w:r>
      <w:r>
        <w:rPr>
          <w:lang w:eastAsia="en-GB"/>
        </w:rPr>
        <w:t>:</w:t>
      </w:r>
      <w:r>
        <w:rPr>
          <w:lang w:eastAsia="en-GB"/>
        </w:rPr>
        <w:tab/>
        <w:t>The figure above is just an illustration to depict where computation resources could be deployed e.g. at an edge site.</w:t>
      </w:r>
    </w:p>
    <w:p w14:paraId="09BC5FCF" w14:textId="77777777" w:rsidR="00CE76DD" w:rsidRPr="00DB1609" w:rsidRDefault="00CE76DD" w:rsidP="00CE76DD">
      <w:pPr>
        <w:pStyle w:val="Heading3"/>
        <w:rPr>
          <w:lang w:val="en-US" w:eastAsia="zh-CN"/>
        </w:rPr>
      </w:pPr>
      <w:bookmarkStart w:id="4" w:name="_Toc193810345"/>
      <w:r w:rsidRPr="00DB1609">
        <w:rPr>
          <w:lang w:val="en-US" w:eastAsia="zh-CN"/>
        </w:rPr>
        <w:t>6.</w:t>
      </w:r>
      <w:r>
        <w:rPr>
          <w:rFonts w:hint="eastAsia"/>
          <w:lang w:val="en-US" w:eastAsia="zh-CN"/>
        </w:rPr>
        <w:t>1</w:t>
      </w:r>
      <w:r w:rsidRPr="00DB1609">
        <w:rPr>
          <w:lang w:val="en-US" w:eastAsia="zh-CN"/>
        </w:rPr>
        <w:t>.2</w:t>
      </w:r>
      <w:r w:rsidRPr="00DB1609">
        <w:rPr>
          <w:lang w:val="en-US" w:eastAsia="zh-CN"/>
        </w:rPr>
        <w:tab/>
        <w:t>Pre-conditions</w:t>
      </w:r>
      <w:bookmarkEnd w:id="4"/>
    </w:p>
    <w:p w14:paraId="1AB4468B" w14:textId="77777777" w:rsidR="00CE76DD" w:rsidRDefault="00CE76DD" w:rsidP="00CE76DD">
      <w:pPr>
        <w:rPr>
          <w:rFonts w:eastAsia="Calibri"/>
        </w:rPr>
      </w:pPr>
      <w:r>
        <w:rPr>
          <w:rFonts w:eastAsia="Calibri"/>
        </w:rPr>
        <w:t xml:space="preserve">Network Operator A is equipped with significant compute, storage, and AI processing resources in deployed edge data centres. Some of these resources are used by NFs, OAM, hosted services etc. 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1102FAC5" w14:textId="5E6637B0" w:rsidR="00CE76DD" w:rsidRDefault="00CE76DD" w:rsidP="00CE76DD">
      <w:pPr>
        <w:rPr>
          <w:ins w:id="5" w:author="Philips International B.V." w:date="2025-05-09T22:41:00Z" w16du:dateUtc="2025-05-09T20:41:00Z"/>
          <w:rFonts w:eastAsia="Calibri"/>
        </w:rPr>
      </w:pPr>
      <w:r>
        <w:rPr>
          <w:rFonts w:eastAsia="Calibri"/>
        </w:rPr>
        <w:t>Meanwhile, Operator A's customer, a gaming company called X, experiences high demand for computational resources during nighttime hours when many gamers are online on both computers and mobile devices. As games become increasingly complex and distributed, companies like X are integrating LLMs into their platforms to enhance gameplay. Offloading some of this processing to external infrastructure would be beneficial, particularly if X could access these idle resources at a competitive rate. Being an existing customer of Operator A, company X could potentially secure these resources at favourable rates.</w:t>
      </w:r>
      <w:ins w:id="6" w:author="Philips International B.V." w:date="2025-05-09T22:38:00Z" w16du:dateUtc="2025-05-09T20:38:00Z">
        <w:r>
          <w:rPr>
            <w:rFonts w:eastAsia="Calibri"/>
          </w:rPr>
          <w:t xml:space="preserve"> However, some </w:t>
        </w:r>
      </w:ins>
      <w:ins w:id="7" w:author="Philips International B.V." w:date="2025-05-09T22:39:00Z" w16du:dateUtc="2025-05-09T20:39:00Z">
        <w:r>
          <w:rPr>
            <w:rFonts w:eastAsia="Calibri"/>
          </w:rPr>
          <w:t>time and area based restrictions may apply, so if users are requesting these comput</w:t>
        </w:r>
      </w:ins>
      <w:ins w:id="8" w:author="Philips International B.V." w:date="2025-05-09T22:44:00Z" w16du:dateUtc="2025-05-09T20:44:00Z">
        <w:r w:rsidR="00A775E3">
          <w:rPr>
            <w:rFonts w:eastAsia="Calibri"/>
          </w:rPr>
          <w:t>at</w:t>
        </w:r>
      </w:ins>
      <w:ins w:id="9" w:author="Philips International B.V." w:date="2025-05-09T22:39:00Z" w16du:dateUtc="2025-05-09T20:39:00Z">
        <w:r>
          <w:rPr>
            <w:rFonts w:eastAsia="Calibri"/>
          </w:rPr>
          <w:t xml:space="preserve">ional resources during a time of day that compute </w:t>
        </w:r>
      </w:ins>
      <w:ins w:id="10" w:author="Philips International B.V." w:date="2025-05-09T22:40:00Z" w16du:dateUtc="2025-05-09T20:40:00Z">
        <w:r>
          <w:rPr>
            <w:rFonts w:eastAsia="Calibri"/>
          </w:rPr>
          <w:t>resources are more scarce</w:t>
        </w:r>
      </w:ins>
      <w:ins w:id="11" w:author="Philips International B.V." w:date="2025-05-09T22:44:00Z" w16du:dateUtc="2025-05-09T20:44:00Z">
        <w:r w:rsidR="00A775E3">
          <w:rPr>
            <w:rFonts w:eastAsia="Calibri"/>
          </w:rPr>
          <w:t xml:space="preserve"> or outside a designated area</w:t>
        </w:r>
      </w:ins>
      <w:ins w:id="12" w:author="Philips International B.V." w:date="2025-05-09T22:40:00Z" w16du:dateUtc="2025-05-09T20:40:00Z">
        <w:r>
          <w:rPr>
            <w:rFonts w:eastAsia="Calibri"/>
          </w:rPr>
          <w:t xml:space="preserve">, the offloading may not </w:t>
        </w:r>
      </w:ins>
      <w:ins w:id="13" w:author="Philips International B.V." w:date="2025-05-09T22:41:00Z" w16du:dateUtc="2025-05-09T20:41:00Z">
        <w:r>
          <w:rPr>
            <w:rFonts w:eastAsia="Calibri"/>
          </w:rPr>
          <w:t>take place.</w:t>
        </w:r>
      </w:ins>
    </w:p>
    <w:p w14:paraId="586B26D9" w14:textId="3C714EFE" w:rsidR="00CE76DD" w:rsidRDefault="00CE76DD" w:rsidP="00CE76DD">
      <w:pPr>
        <w:rPr>
          <w:rFonts w:eastAsia="Calibri"/>
        </w:rPr>
      </w:pPr>
      <w:ins w:id="14" w:author="Philips International B.V." w:date="2025-05-09T22:41:00Z" w16du:dateUtc="2025-05-09T20:41:00Z">
        <w:r w:rsidRPr="00A775E3">
          <w:rPr>
            <w:color w:val="751D20"/>
            <w:sz w:val="19"/>
            <w:szCs w:val="19"/>
            <w:u w:val="single"/>
          </w:rPr>
          <w:t>Company X (or another company Y) also offers</w:t>
        </w:r>
        <w:r w:rsidRPr="00A775E3">
          <w:rPr>
            <w:rFonts w:eastAsia="Calibri"/>
          </w:rPr>
          <w:t xml:space="preserve"> lightweight augmented reality glasses, and would also like to make use of the above mentioned computational resources of Network Operator A to be able to perform higher quality image processing and real-time analysis of </w:t>
        </w:r>
      </w:ins>
      <w:ins w:id="15" w:author="Philips International B.V." w:date="2025-05-09T22:42:00Z" w16du:dateUtc="2025-05-09T20:42:00Z">
        <w:r w:rsidRPr="00A775E3">
          <w:rPr>
            <w:rFonts w:eastAsia="Calibri"/>
          </w:rPr>
          <w:t>the</w:t>
        </w:r>
      </w:ins>
      <w:ins w:id="16" w:author="Philips International B.V." w:date="2025-05-09T22:41:00Z" w16du:dateUtc="2025-05-09T20:41:00Z">
        <w:r w:rsidRPr="00A775E3">
          <w:rPr>
            <w:rFonts w:eastAsia="Calibri"/>
          </w:rPr>
          <w:t xml:space="preserve"> </w:t>
        </w:r>
      </w:ins>
      <w:ins w:id="17" w:author="Philips International B.V." w:date="2025-05-09T22:42:00Z" w16du:dateUtc="2025-05-09T20:42:00Z">
        <w:r w:rsidRPr="00A775E3">
          <w:rPr>
            <w:rFonts w:eastAsia="Calibri"/>
          </w:rPr>
          <w:t xml:space="preserve">camera images capturing the </w:t>
        </w:r>
      </w:ins>
      <w:ins w:id="18" w:author="Philips International B.V." w:date="2025-05-09T22:41:00Z" w16du:dateUtc="2025-05-09T20:41:00Z">
        <w:r w:rsidRPr="00A775E3">
          <w:rPr>
            <w:rFonts w:eastAsia="Calibri"/>
          </w:rPr>
          <w:t>scene</w:t>
        </w:r>
      </w:ins>
      <w:ins w:id="19" w:author="Philips International B.V." w:date="2025-05-09T22:42:00Z" w16du:dateUtc="2025-05-09T20:42:00Z">
        <w:r w:rsidR="00A775E3" w:rsidRPr="00A775E3">
          <w:rPr>
            <w:rFonts w:eastAsia="Calibri"/>
          </w:rPr>
          <w:t>,</w:t>
        </w:r>
      </w:ins>
      <w:ins w:id="20" w:author="Philips International B.V." w:date="2025-05-09T22:41:00Z" w16du:dateUtc="2025-05-09T20:41:00Z">
        <w:r w:rsidRPr="00A775E3">
          <w:rPr>
            <w:rFonts w:eastAsia="Calibri"/>
          </w:rPr>
          <w:t xml:space="preserve"> and provide a responsive experience to the users wearing these lightweight augmented reality glasses, and offload some </w:t>
        </w:r>
      </w:ins>
      <w:ins w:id="21" w:author="Philips International B.V." w:date="2025-05-09T22:42:00Z" w16du:dateUtc="2025-05-09T20:42:00Z">
        <w:r w:rsidR="00A775E3" w:rsidRPr="00A775E3">
          <w:rPr>
            <w:rFonts w:eastAsia="Calibri"/>
          </w:rPr>
          <w:t xml:space="preserve">AI and/or </w:t>
        </w:r>
      </w:ins>
      <w:ins w:id="22" w:author="Philips International B.V." w:date="2025-05-09T22:41:00Z" w16du:dateUtc="2025-05-09T20:41:00Z">
        <w:r w:rsidRPr="00A775E3">
          <w:rPr>
            <w:rFonts w:eastAsia="Calibri"/>
          </w:rPr>
          <w:t>other computational tasks in order to save battery power (assuming running workloads on UE will drain the battery much faster). Each of these UEs have subscription from 6G network to use these</w:t>
        </w:r>
      </w:ins>
      <w:ins w:id="23" w:author="Philips International B.V." w:date="2025-05-09T22:42:00Z" w16du:dateUtc="2025-05-09T20:42:00Z">
        <w:r w:rsidR="00A775E3" w:rsidRPr="00A775E3">
          <w:rPr>
            <w:rFonts w:eastAsia="Calibri"/>
          </w:rPr>
          <w:t xml:space="preserve"> computational</w:t>
        </w:r>
      </w:ins>
      <w:ins w:id="24" w:author="Philips International B.V." w:date="2025-05-09T22:41:00Z" w16du:dateUtc="2025-05-09T20:41:00Z">
        <w:r w:rsidRPr="00A775E3">
          <w:rPr>
            <w:rFonts w:eastAsia="Calibri"/>
          </w:rPr>
          <w:t xml:space="preserve"> resources.</w:t>
        </w:r>
      </w:ins>
    </w:p>
    <w:p w14:paraId="3A5B1ADA" w14:textId="77777777" w:rsidR="00CE76DD" w:rsidRPr="00DB1609" w:rsidRDefault="00CE76DD" w:rsidP="00CE76DD">
      <w:pPr>
        <w:pStyle w:val="Heading3"/>
        <w:rPr>
          <w:lang w:val="en-US" w:eastAsia="zh-CN"/>
        </w:rPr>
      </w:pPr>
      <w:bookmarkStart w:id="25" w:name="_Toc193810346"/>
      <w:r w:rsidRPr="00DB1609">
        <w:rPr>
          <w:lang w:val="en-US" w:eastAsia="zh-CN"/>
        </w:rPr>
        <w:lastRenderedPageBreak/>
        <w:t>6.</w:t>
      </w:r>
      <w:r>
        <w:rPr>
          <w:rFonts w:hint="eastAsia"/>
          <w:lang w:val="en-US" w:eastAsia="zh-CN"/>
        </w:rPr>
        <w:t>1</w:t>
      </w:r>
      <w:r w:rsidRPr="00DB1609">
        <w:rPr>
          <w:lang w:val="en-US" w:eastAsia="zh-CN"/>
        </w:rPr>
        <w:t>.3</w:t>
      </w:r>
      <w:r w:rsidRPr="00DB1609">
        <w:rPr>
          <w:lang w:val="en-US" w:eastAsia="zh-CN"/>
        </w:rPr>
        <w:tab/>
        <w:t>Service Flows</w:t>
      </w:r>
      <w:bookmarkEnd w:id="25"/>
    </w:p>
    <w:p w14:paraId="5421FB61" w14:textId="6616483F" w:rsidR="00CE76DD" w:rsidRDefault="00CE76DD" w:rsidP="00CE76DD">
      <w:pPr>
        <w:pStyle w:val="B1"/>
      </w:pPr>
      <w:r>
        <w:t>1</w:t>
      </w:r>
      <w:r>
        <w:rPr>
          <w:lang w:val="en-US" w:eastAsia="zh-CN"/>
        </w:rPr>
        <w:t>.</w:t>
      </w:r>
      <w:r>
        <w:tab/>
        <w:t xml:space="preserve">A third-party requests access to specific xPU (GPU, CPU etc.) or AI resources via an API provided by Operator </w:t>
      </w:r>
      <w:r>
        <w:rPr>
          <w:lang w:val="en-US" w:eastAsia="zh-CN"/>
        </w:rPr>
        <w:t>A</w:t>
      </w:r>
      <w:r>
        <w:t>.</w:t>
      </w:r>
      <w:ins w:id="26" w:author="Philips International B.V." w:date="2025-05-09T22:44:00Z" w16du:dateUtc="2025-05-09T20:44:00Z">
        <w:r w:rsidR="00A775E3">
          <w:t xml:space="preserve"> These requests may include information about </w:t>
        </w:r>
        <w:r w:rsidR="00A775E3" w:rsidRPr="4C68EAC1">
          <w:rPr>
            <w:lang w:val="en-US" w:eastAsia="zh-CN"/>
          </w:rPr>
          <w:t xml:space="preserve">a desired time period of the day (e.g. </w:t>
        </w:r>
        <w:r w:rsidR="00A775E3">
          <w:rPr>
            <w:lang w:val="en-US" w:eastAsia="zh-CN"/>
          </w:rPr>
          <w:t xml:space="preserve">a few hours </w:t>
        </w:r>
        <w:r w:rsidR="00A775E3" w:rsidRPr="4C68EAC1">
          <w:rPr>
            <w:lang w:val="en-US" w:eastAsia="zh-CN"/>
          </w:rPr>
          <w:t>at night)</w:t>
        </w:r>
        <w:r w:rsidR="00A775E3">
          <w:t>. an area in which its devices are deployed, and a desired QoE.</w:t>
        </w:r>
      </w:ins>
    </w:p>
    <w:p w14:paraId="36B59E71" w14:textId="77777777" w:rsidR="00CE76DD" w:rsidRDefault="00CE76DD" w:rsidP="00CE76DD">
      <w:pPr>
        <w:pStyle w:val="B1"/>
      </w:pPr>
      <w:r>
        <w:t>2</w:t>
      </w:r>
      <w:r>
        <w:rPr>
          <w:lang w:val="en-US" w:eastAsia="zh-CN"/>
        </w:rPr>
        <w:t>.</w:t>
      </w:r>
      <w:r>
        <w:tab/>
        <w:t>The 6G network verifies the request against defined policies and authorizes access if conditions are met.</w:t>
      </w:r>
    </w:p>
    <w:p w14:paraId="708C2599" w14:textId="369F32D3" w:rsidR="00CE76DD" w:rsidRDefault="00CE76DD" w:rsidP="00CE76DD">
      <w:pPr>
        <w:pStyle w:val="B1"/>
      </w:pPr>
      <w:r>
        <w:t>3</w:t>
      </w:r>
      <w:r>
        <w:rPr>
          <w:lang w:val="en-US" w:eastAsia="zh-CN"/>
        </w:rPr>
        <w:t>.</w:t>
      </w:r>
      <w:r>
        <w:tab/>
        <w:t xml:space="preserve">The 6G network checks with the policy framework, which in turn may confirm with orchestration system if sufficient resources are available for the expected duration based on the third-party request, </w:t>
      </w:r>
      <w:del w:id="27" w:author="Philips International B.V." w:date="2025-05-09T22:41:00Z" w16du:dateUtc="2025-05-09T20:41:00Z">
        <w:r w:rsidDel="00CE76DD">
          <w:delText xml:space="preserve"> </w:delText>
        </w:r>
      </w:del>
      <w:r>
        <w:t xml:space="preserve">by potentially leveraging the available information on </w:t>
      </w:r>
      <w:r>
        <w:rPr>
          <w:lang w:val="en-US" w:eastAsia="zh-CN"/>
        </w:rPr>
        <w:t xml:space="preserve">the </w:t>
      </w:r>
      <w:r>
        <w:t>history of network usage. Upon approval, the 6G system allocates the requested resources and establishes secure access for the third-party. This unique network-aware resource exposure capability is enabled by the 6G system's centralized policy framework.</w:t>
      </w:r>
    </w:p>
    <w:p w14:paraId="4B8B4289" w14:textId="77777777" w:rsidR="00CE76DD" w:rsidRDefault="00CE76DD" w:rsidP="00CE76DD">
      <w:pPr>
        <w:pStyle w:val="B1"/>
      </w:pPr>
      <w:r>
        <w:t>4</w:t>
      </w:r>
      <w:r>
        <w:rPr>
          <w:lang w:val="en-US" w:eastAsia="zh-CN"/>
        </w:rPr>
        <w:t>.</w:t>
      </w:r>
      <w:r>
        <w:tab/>
        <w:t>The operator could also add its own rules and policy to manage the resource allocation with the help of policy framework.</w:t>
      </w:r>
    </w:p>
    <w:p w14:paraId="38846799" w14:textId="77777777" w:rsidR="00CE76DD" w:rsidRDefault="00CE76DD" w:rsidP="00CE76DD">
      <w:pPr>
        <w:pStyle w:val="B1"/>
      </w:pPr>
      <w:r>
        <w:t>5</w:t>
      </w:r>
      <w:r>
        <w:rPr>
          <w:lang w:val="en-US" w:eastAsia="zh-CN"/>
        </w:rPr>
        <w:t>.</w:t>
      </w:r>
      <w:r>
        <w:tab/>
        <w:t>The system continuously monitors resource usage and records data for charging and reporting purposes.</w:t>
      </w:r>
    </w:p>
    <w:p w14:paraId="4A872CA7" w14:textId="77777777" w:rsidR="00CE76DD" w:rsidRDefault="00CE76DD" w:rsidP="00CE76DD">
      <w:pPr>
        <w:pStyle w:val="B1"/>
        <w:rPr>
          <w:ins w:id="28" w:author="Philips International B.V." w:date="2025-05-09T22:45:00Z" w16du:dateUtc="2025-05-09T20:45:00Z"/>
        </w:rPr>
      </w:pPr>
      <w:r>
        <w:t>6</w:t>
      </w:r>
      <w:r>
        <w:rPr>
          <w:lang w:val="en-US" w:eastAsia="zh-CN"/>
        </w:rPr>
        <w:t>.</w:t>
      </w:r>
      <w:r>
        <w:tab/>
        <w:t>The 3rd party is also allowed to analyse the usage in real time.</w:t>
      </w:r>
    </w:p>
    <w:p w14:paraId="121D6F2E" w14:textId="16A54A80" w:rsidR="00A775E3" w:rsidRDefault="00A775E3" w:rsidP="00A775E3">
      <w:pPr>
        <w:pStyle w:val="B1"/>
        <w:rPr>
          <w:ins w:id="29" w:author="Philips International B.V." w:date="2025-05-09T22:45:00Z" w16du:dateUtc="2025-05-09T20:45:00Z"/>
        </w:rPr>
      </w:pPr>
      <w:ins w:id="30" w:author="Philips International B.V." w:date="2025-05-09T22:45:00Z" w16du:dateUtc="2025-05-09T20:45:00Z">
        <w:r>
          <w:t>7.</w:t>
        </w:r>
        <w:r>
          <w:tab/>
          <w:t>The 6G system schedules the available computational resources amongst UEs (e.g. AR glasses) of the different gamers taking into account the requested time period, area</w:t>
        </w:r>
      </w:ins>
      <w:ins w:id="31" w:author="Philips International B.V." w:date="2025-05-09T22:46:00Z" w16du:dateUtc="2025-05-09T20:46:00Z">
        <w:r>
          <w:t xml:space="preserve">, </w:t>
        </w:r>
      </w:ins>
      <w:ins w:id="32" w:author="Philips International B.V." w:date="2025-05-09T22:45:00Z" w16du:dateUtc="2025-05-09T20:45:00Z">
        <w:r>
          <w:t>QoE</w:t>
        </w:r>
      </w:ins>
      <w:ins w:id="33" w:author="Philips International B.V." w:date="2025-05-09T22:46:00Z" w16du:dateUtc="2025-05-09T20:46:00Z">
        <w:r>
          <w:t>, and the mobility of the UEs</w:t>
        </w:r>
      </w:ins>
      <w:ins w:id="34" w:author="Philips International B.V." w:date="2025-05-09T22:45:00Z" w16du:dateUtc="2025-05-09T20:45:00Z">
        <w:r>
          <w:t xml:space="preserve">. </w:t>
        </w:r>
      </w:ins>
    </w:p>
    <w:p w14:paraId="6CF92D3A" w14:textId="39D3AE7A" w:rsidR="00A775E3" w:rsidRDefault="00A775E3" w:rsidP="00A775E3">
      <w:pPr>
        <w:pStyle w:val="B1"/>
      </w:pPr>
      <w:ins w:id="35" w:author="Philips International B.V." w:date="2025-05-09T22:45:00Z" w16du:dateUtc="2025-05-09T20:45:00Z">
        <w:r>
          <w:t>8.</w:t>
        </w:r>
        <w:r>
          <w:tab/>
        </w:r>
      </w:ins>
      <w:ins w:id="36" w:author="Philips International B.V." w:date="2025-05-09T22:46:00Z" w16du:dateUtc="2025-05-09T20:46:00Z">
        <w:r>
          <w:t>Given that some of</w:t>
        </w:r>
      </w:ins>
      <w:ins w:id="37" w:author="Philips International B.V." w:date="2025-05-09T22:45:00Z" w16du:dateUtc="2025-05-09T20:45:00Z">
        <w:r>
          <w:t xml:space="preserve"> the UEs (e.g. AR glasses) </w:t>
        </w:r>
      </w:ins>
      <w:ins w:id="38" w:author="Philips International B.V." w:date="2025-05-09T22:46:00Z" w16du:dateUtc="2025-05-09T20:46:00Z">
        <w:r>
          <w:t>are moving around</w:t>
        </w:r>
      </w:ins>
      <w:ins w:id="39" w:author="Philips International B.V." w:date="2025-05-09T22:47:00Z" w16du:dateUtc="2025-05-09T20:47:00Z">
        <w:r>
          <w:t>, t</w:t>
        </w:r>
      </w:ins>
      <w:ins w:id="40" w:author="Philips International B.V." w:date="2025-05-09T22:45:00Z" w16du:dateUtc="2025-05-09T20:45:00Z">
        <w:r>
          <w:t>he 6G network offers efficient ways to transfer/hando</w:t>
        </w:r>
        <w:r w:rsidRPr="00A775E3">
          <w:t xml:space="preserve">ver a computational task from one computational resource to another computational </w:t>
        </w:r>
      </w:ins>
      <w:ins w:id="41" w:author="Philips International B.V." w:date="2025-05-09T22:47:00Z" w16du:dateUtc="2025-05-09T20:47:00Z">
        <w:r w:rsidRPr="00A775E3">
          <w:t>to meet the requested QoE</w:t>
        </w:r>
      </w:ins>
      <w:ins w:id="42" w:author="Philips International B.V." w:date="2025-05-09T22:45:00Z" w16du:dateUtc="2025-05-09T20:45:00Z">
        <w:r w:rsidRPr="00A775E3">
          <w:t>.</w:t>
        </w:r>
      </w:ins>
    </w:p>
    <w:p w14:paraId="3EC8D4DD" w14:textId="77777777" w:rsidR="00CE76DD" w:rsidRPr="00DB1609" w:rsidRDefault="00CE76DD" w:rsidP="00CE76DD">
      <w:pPr>
        <w:pStyle w:val="Heading3"/>
        <w:rPr>
          <w:lang w:val="en-US" w:eastAsia="zh-CN"/>
        </w:rPr>
      </w:pPr>
      <w:bookmarkStart w:id="43" w:name="_Toc193810347"/>
      <w:r w:rsidRPr="00DB1609">
        <w:rPr>
          <w:lang w:val="en-US" w:eastAsia="zh-CN"/>
        </w:rPr>
        <w:t>6.</w:t>
      </w:r>
      <w:r>
        <w:rPr>
          <w:rFonts w:hint="eastAsia"/>
          <w:lang w:val="en-US" w:eastAsia="zh-CN"/>
        </w:rPr>
        <w:t>1</w:t>
      </w:r>
      <w:r w:rsidRPr="00DB1609">
        <w:rPr>
          <w:lang w:val="en-US" w:eastAsia="zh-CN"/>
        </w:rPr>
        <w:t>.4</w:t>
      </w:r>
      <w:r w:rsidRPr="00DB1609">
        <w:rPr>
          <w:lang w:val="en-US" w:eastAsia="zh-CN"/>
        </w:rPr>
        <w:tab/>
        <w:t>Post-conditions</w:t>
      </w:r>
      <w:bookmarkEnd w:id="43"/>
    </w:p>
    <w:p w14:paraId="399B0617" w14:textId="77777777" w:rsidR="00CE76DD" w:rsidRDefault="00CE76DD" w:rsidP="00CE76D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0B45781A" w14:textId="77777777" w:rsidR="00CE76DD" w:rsidRDefault="00CE76DD" w:rsidP="00CE76D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031D2576" w14:textId="77777777" w:rsidR="00CE76DD" w:rsidRDefault="00CE76DD" w:rsidP="00CE76D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1032D332" w14:textId="77777777" w:rsidR="00CE76DD" w:rsidRDefault="00CE76DD" w:rsidP="00CE76D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08DCE8E8" w14:textId="77777777" w:rsidR="00CE76DD" w:rsidRPr="00DB1609" w:rsidRDefault="00CE76DD" w:rsidP="00CE76DD">
      <w:pPr>
        <w:pStyle w:val="Heading3"/>
        <w:rPr>
          <w:lang w:val="en-US" w:eastAsia="zh-CN"/>
        </w:rPr>
      </w:pPr>
      <w:bookmarkStart w:id="44" w:name="_Toc193810348"/>
      <w:r w:rsidRPr="00DB1609">
        <w:rPr>
          <w:lang w:val="en-US" w:eastAsia="zh-CN"/>
        </w:rPr>
        <w:t>6.</w:t>
      </w:r>
      <w:r>
        <w:rPr>
          <w:rFonts w:hint="eastAsia"/>
          <w:lang w:val="en-US" w:eastAsia="zh-CN"/>
        </w:rPr>
        <w:t>1</w:t>
      </w:r>
      <w:r w:rsidRPr="00DB1609">
        <w:rPr>
          <w:lang w:val="en-US" w:eastAsia="zh-CN"/>
        </w:rPr>
        <w:t>.5</w:t>
      </w:r>
      <w:r w:rsidRPr="00DB1609">
        <w:rPr>
          <w:lang w:val="en-US" w:eastAsia="zh-CN"/>
        </w:rPr>
        <w:tab/>
        <w:t>Existing features partly or fully covering the use case functionality</w:t>
      </w:r>
      <w:bookmarkEnd w:id="44"/>
    </w:p>
    <w:p w14:paraId="1DDFB831" w14:textId="77777777" w:rsidR="00CE76DD" w:rsidRDefault="00CE76DD" w:rsidP="00CE76DD">
      <w:pPr>
        <w:rPr>
          <w:rFonts w:eastAsia="SimSun"/>
          <w:lang w:val="en-US" w:eastAsia="zh-CN"/>
        </w:rPr>
      </w:pPr>
      <w:r>
        <w:rPr>
          <w:rFonts w:eastAsia="SimSun" w:hint="eastAsia"/>
          <w:lang w:val="en-US" w:eastAsia="zh-CN"/>
        </w:rPr>
        <w:t>None.</w:t>
      </w:r>
    </w:p>
    <w:p w14:paraId="2AA9F436" w14:textId="77777777" w:rsidR="00CE76DD" w:rsidRPr="00DB1609" w:rsidRDefault="00CE76DD" w:rsidP="00CE76DD">
      <w:pPr>
        <w:pStyle w:val="Heading3"/>
        <w:rPr>
          <w:lang w:val="en-US" w:eastAsia="zh-CN"/>
        </w:rPr>
      </w:pPr>
      <w:bookmarkStart w:id="45" w:name="_Toc193810349"/>
      <w:r w:rsidRPr="00DB1609">
        <w:rPr>
          <w:lang w:val="en-US" w:eastAsia="zh-CN"/>
        </w:rPr>
        <w:t>6.</w:t>
      </w:r>
      <w:r>
        <w:rPr>
          <w:rFonts w:hint="eastAsia"/>
          <w:lang w:val="en-US" w:eastAsia="zh-CN"/>
        </w:rPr>
        <w:t>1</w:t>
      </w:r>
      <w:r w:rsidRPr="00DB1609">
        <w:rPr>
          <w:lang w:val="en-US" w:eastAsia="zh-CN"/>
        </w:rPr>
        <w:t>.6</w:t>
      </w:r>
      <w:r w:rsidRPr="00DB1609">
        <w:rPr>
          <w:lang w:val="en-US" w:eastAsia="zh-CN"/>
        </w:rPr>
        <w:tab/>
        <w:t>Potential new requirements needed to support the use case</w:t>
      </w:r>
      <w:bookmarkEnd w:id="45"/>
    </w:p>
    <w:p w14:paraId="550A8F3C" w14:textId="77777777"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.6-1] Based on operator policy, the 6G network shall provide suitable APIs to allow authorized third parties to retrieve availability information about computational resources (e.g. storage, AI processing units, xPUs information etc.) inside </w:t>
      </w:r>
      <w:r>
        <w:rPr>
          <w:rFonts w:eastAsia="SimSun" w:hint="eastAsia"/>
          <w:lang w:val="en-US" w:eastAsia="zh-CN"/>
        </w:rPr>
        <w:t xml:space="preserve">the </w:t>
      </w:r>
      <w:r>
        <w:t>operator managed data network (e.g. similar to Service Hosting Environment, Edge Compute domain) and to utilize these computational resources for running workloads on demand.</w:t>
      </w:r>
    </w:p>
    <w:p w14:paraId="27D0F98C" w14:textId="77777777" w:rsidR="00CE76DD" w:rsidRDefault="00CE76DD" w:rsidP="00CE76DD">
      <w:r>
        <w:t>[PR</w:t>
      </w:r>
      <w:r>
        <w:rPr>
          <w:rFonts w:hint="eastAsia"/>
          <w:lang w:eastAsia="zh-CN"/>
        </w:rPr>
        <w:t xml:space="preserve"> </w:t>
      </w:r>
      <w:r>
        <w:rPr>
          <w:lang w:eastAsia="zh-CN"/>
        </w:rPr>
        <w:t>6</w:t>
      </w:r>
      <w:r>
        <w:rPr>
          <w:rFonts w:hint="eastAsia"/>
          <w:lang w:eastAsia="zh-CN"/>
        </w:rPr>
        <w:t>.</w:t>
      </w:r>
      <w:r>
        <w:rPr>
          <w:rFonts w:hint="eastAsia"/>
          <w:lang w:val="en-US" w:eastAsia="zh-CN"/>
        </w:rPr>
        <w:t>1</w:t>
      </w:r>
      <w:r>
        <w:t xml:space="preserve">.6-2] The 6G network shall support charging for the usage of network resources by third parties. </w:t>
      </w:r>
    </w:p>
    <w:p w14:paraId="30382918" w14:textId="077ED57E" w:rsidR="00B46F2B" w:rsidRDefault="00CE76DD" w:rsidP="00CE76DD">
      <w:pPr>
        <w:rPr>
          <w:ins w:id="46" w:author="Philips International B.V." w:date="2025-05-09T22:48:00Z" w16du:dateUtc="2025-05-09T20:48:00Z"/>
        </w:rPr>
      </w:pPr>
      <w:r>
        <w:t>[</w:t>
      </w:r>
      <w:bookmarkStart w:id="47" w:name="_Hlk190859831"/>
      <w:r>
        <w:t>PR</w:t>
      </w:r>
      <w:r>
        <w:rPr>
          <w:rFonts w:hint="eastAsia"/>
          <w:lang w:eastAsia="zh-CN"/>
        </w:rPr>
        <w:t xml:space="preserve"> </w:t>
      </w:r>
      <w:r>
        <w:rPr>
          <w:lang w:eastAsia="zh-CN"/>
        </w:rPr>
        <w:t>6</w:t>
      </w:r>
      <w:r>
        <w:rPr>
          <w:rFonts w:hint="eastAsia"/>
          <w:lang w:eastAsia="zh-CN"/>
        </w:rPr>
        <w:t>.</w:t>
      </w:r>
      <w:r>
        <w:rPr>
          <w:rFonts w:hint="eastAsia"/>
          <w:lang w:val="en-US" w:eastAsia="zh-CN"/>
        </w:rPr>
        <w:t>1</w:t>
      </w:r>
      <w:r>
        <w:t>.6-3</w:t>
      </w:r>
      <w:bookmarkEnd w:id="47"/>
      <w:r>
        <w:t xml:space="preserve">] The 6G network shall support detailed monitoring and reporting of computational resource usage in the operator managed data network (e.g. similar to Service Hosting Environment, Edge Compute domain). </w:t>
      </w:r>
    </w:p>
    <w:p w14:paraId="1C977495" w14:textId="3D9B6285" w:rsidR="00A775E3" w:rsidRDefault="00A775E3" w:rsidP="00A775E3">
      <w:pPr>
        <w:rPr>
          <w:ins w:id="48" w:author="Philips International B.V." w:date="2025-05-09T22:48:00Z" w16du:dateUtc="2025-05-09T20:48:00Z"/>
        </w:rPr>
      </w:pPr>
      <w:ins w:id="49" w:author="Philips International B.V." w:date="2025-05-09T22:48:00Z" w16du:dateUtc="2025-05-09T20:48:00Z">
        <w:r>
          <w:t>[PR 6.2.6-4]</w:t>
        </w:r>
        <w:r w:rsidRPr="00D9351F">
          <w:t xml:space="preserve"> </w:t>
        </w:r>
      </w:ins>
      <w:ins w:id="50" w:author="Philips International B.V." w:date="2025-05-09T22:59:00Z" w16du:dateUtc="2025-05-09T20:59:00Z">
        <w:r w:rsidR="003F1808">
          <w:t>Based on operator policy, t</w:t>
        </w:r>
      </w:ins>
      <w:ins w:id="51" w:author="Philips International B.V." w:date="2025-05-09T22:48:00Z" w16du:dateUtc="2025-05-09T20:48:00Z">
        <w:r>
          <w:t>he 6G network shall provide suitable APIs to allow authorized third parties and/or UEs to request the use of computational resources inside the operator managed data network in a requested area and/or time period</w:t>
        </w:r>
      </w:ins>
      <w:ins w:id="52" w:author="Philips International B.V." w:date="2025-05-09T22:49:00Z" w16du:dateUtc="2025-05-09T20:49:00Z">
        <w:r>
          <w:t xml:space="preserve"> and/o</w:t>
        </w:r>
      </w:ins>
      <w:ins w:id="53" w:author="Philips International B.V." w:date="2025-05-09T22:50:00Z" w16du:dateUtc="2025-05-09T20:50:00Z">
        <w:r>
          <w:t>r meeting a desired QoE</w:t>
        </w:r>
      </w:ins>
      <w:ins w:id="54" w:author="Philips International B.V." w:date="2025-05-09T22:48:00Z" w16du:dateUtc="2025-05-09T20:48:00Z">
        <w:r>
          <w:t>.</w:t>
        </w:r>
      </w:ins>
    </w:p>
    <w:p w14:paraId="796041C8" w14:textId="4EB19C34" w:rsidR="00A775E3" w:rsidRDefault="00A775E3" w:rsidP="00A775E3">
      <w:pPr>
        <w:rPr>
          <w:ins w:id="55" w:author="Philips International B.V." w:date="2025-05-09T22:48:00Z" w16du:dateUtc="2025-05-09T20:48:00Z"/>
        </w:rPr>
      </w:pPr>
      <w:ins w:id="56" w:author="Philips International B.V." w:date="2025-05-09T22:48:00Z" w16du:dateUtc="2025-05-09T20:48:00Z">
        <w:r>
          <w:t>[PR</w:t>
        </w:r>
        <w:r>
          <w:rPr>
            <w:rFonts w:hint="eastAsia"/>
            <w:lang w:eastAsia="zh-CN"/>
          </w:rPr>
          <w:t xml:space="preserve"> </w:t>
        </w:r>
        <w:r>
          <w:rPr>
            <w:lang w:eastAsia="zh-CN"/>
          </w:rPr>
          <w:t>6</w:t>
        </w:r>
        <w:r>
          <w:rPr>
            <w:rFonts w:hint="eastAsia"/>
            <w:lang w:eastAsia="zh-CN"/>
          </w:rPr>
          <w:t>.2</w:t>
        </w:r>
        <w:r>
          <w:t xml:space="preserve">.6-5] </w:t>
        </w:r>
      </w:ins>
      <w:ins w:id="57" w:author="Philips International B.V." w:date="2025-05-09T23:00:00Z" w16du:dateUtc="2025-05-09T21:00:00Z">
        <w:r w:rsidR="003F1808">
          <w:t>Based on operator policy, t</w:t>
        </w:r>
      </w:ins>
      <w:ins w:id="58" w:author="Philips International B.V." w:date="2025-05-09T22:48:00Z" w16du:dateUtc="2025-05-09T20:48:00Z">
        <w:r>
          <w:t xml:space="preserve">he 6G </w:t>
        </w:r>
        <w:r w:rsidRPr="003A5402">
          <w:t>network shall support providing computational resources inside the operator managed data network to support applications for multiple UEs in an area and/or during a time period</w:t>
        </w:r>
      </w:ins>
      <w:ins w:id="59" w:author="Philips International B.V." w:date="2025-05-09T22:50:00Z" w16du:dateUtc="2025-05-09T20:50:00Z">
        <w:r w:rsidRPr="003A5402">
          <w:t>, taking into account the mobility of UEs</w:t>
        </w:r>
      </w:ins>
      <w:ins w:id="60" w:author="Philips International B.V." w:date="2025-05-09T22:51:00Z" w16du:dateUtc="2025-05-09T20:51:00Z">
        <w:r w:rsidRPr="003A5402">
          <w:t xml:space="preserve"> and the desired QoE</w:t>
        </w:r>
      </w:ins>
      <w:ins w:id="61" w:author="Philips International B.V." w:date="2025-05-09T22:48:00Z" w16du:dateUtc="2025-05-09T20:48:00Z">
        <w:r w:rsidRPr="003A5402">
          <w:t>.</w:t>
        </w:r>
      </w:ins>
    </w:p>
    <w:p w14:paraId="66E945FC" w14:textId="2312C3C8" w:rsidR="00A775E3" w:rsidDel="00A775E3" w:rsidRDefault="00A775E3" w:rsidP="00CE76DD">
      <w:pPr>
        <w:rPr>
          <w:del w:id="62" w:author="Philips International B.V." w:date="2025-05-09T22:48:00Z" w16du:dateUtc="2025-05-09T20:48:00Z"/>
        </w:rPr>
      </w:pPr>
      <w:ins w:id="63" w:author="Philips International B.V." w:date="2025-05-09T22:48:00Z" w16du:dateUtc="2025-05-09T20:48:00Z">
        <w:r>
          <w:lastRenderedPageBreak/>
          <w:t>[PR</w:t>
        </w:r>
        <w:r>
          <w:rPr>
            <w:rFonts w:hint="eastAsia"/>
            <w:lang w:eastAsia="zh-CN"/>
          </w:rPr>
          <w:t xml:space="preserve"> </w:t>
        </w:r>
        <w:r>
          <w:rPr>
            <w:lang w:eastAsia="zh-CN"/>
          </w:rPr>
          <w:t>6</w:t>
        </w:r>
        <w:r>
          <w:rPr>
            <w:rFonts w:hint="eastAsia"/>
            <w:lang w:eastAsia="zh-CN"/>
          </w:rPr>
          <w:t>.2</w:t>
        </w:r>
        <w:r>
          <w:t>.6-</w:t>
        </w:r>
      </w:ins>
      <w:ins w:id="64" w:author="Philips International B.V." w:date="2025-05-09T22:51:00Z" w16du:dateUtc="2025-05-09T20:51:00Z">
        <w:r>
          <w:t>6</w:t>
        </w:r>
      </w:ins>
      <w:ins w:id="65" w:author="Philips International B.V." w:date="2025-05-09T22:48:00Z" w16du:dateUtc="2025-05-09T20:48:00Z">
        <w:r>
          <w:t xml:space="preserve">] </w:t>
        </w:r>
      </w:ins>
      <w:ins w:id="66" w:author="Philips International B.V." w:date="2025-05-09T23:00:00Z" w16du:dateUtc="2025-05-09T21:00:00Z">
        <w:r w:rsidR="003F1808">
          <w:t xml:space="preserve">Based on operator policy, </w:t>
        </w:r>
        <w:r w:rsidR="003F1808">
          <w:t>t</w:t>
        </w:r>
      </w:ins>
      <w:ins w:id="67" w:author="Philips International B.V." w:date="2025-05-09T22:48:00Z" w16du:dateUtc="2025-05-09T20:48:00Z">
        <w:r>
          <w:t xml:space="preserve">he 6G network </w:t>
        </w:r>
      </w:ins>
      <w:ins w:id="68" w:author="Philips International B.V." w:date="2025-05-09T23:01:00Z" w16du:dateUtc="2025-05-09T21:01:00Z">
        <w:r w:rsidR="007E52B5">
          <w:t xml:space="preserve">shall </w:t>
        </w:r>
      </w:ins>
      <w:ins w:id="69" w:author="Philips International B.V." w:date="2025-05-09T23:02:00Z" w16du:dateUtc="2025-05-09T21:02:00Z">
        <w:r w:rsidR="00403446">
          <w:t>support</w:t>
        </w:r>
      </w:ins>
      <w:ins w:id="70" w:author="Philips International B.V." w:date="2025-05-09T22:48:00Z" w16du:dateUtc="2025-05-09T20:48:00Z">
        <w:r>
          <w:t xml:space="preserve"> efficient ways to transfer a computational task from one computational resource to another computational resource.</w:t>
        </w:r>
      </w:ins>
    </w:p>
    <w:p w14:paraId="5D080720" w14:textId="7AEE40D7" w:rsidR="00B46F2B" w:rsidRDefault="00B46F2B" w:rsidP="00A775E3">
      <w:pPr>
        <w:pStyle w:val="EditorsNote"/>
        <w:ind w:left="0" w:firstLine="0"/>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A65D0"/>
    <w:rsid w:val="000C05AF"/>
    <w:rsid w:val="000C47C3"/>
    <w:rsid w:val="000C727E"/>
    <w:rsid w:val="000D58AB"/>
    <w:rsid w:val="000D65FD"/>
    <w:rsid w:val="000D7E24"/>
    <w:rsid w:val="00130314"/>
    <w:rsid w:val="00133525"/>
    <w:rsid w:val="00137DAD"/>
    <w:rsid w:val="00140211"/>
    <w:rsid w:val="00142958"/>
    <w:rsid w:val="001546CF"/>
    <w:rsid w:val="00163B51"/>
    <w:rsid w:val="00196766"/>
    <w:rsid w:val="001A4C42"/>
    <w:rsid w:val="001A7420"/>
    <w:rsid w:val="001B52AD"/>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765B8"/>
    <w:rsid w:val="003931F7"/>
    <w:rsid w:val="003A5402"/>
    <w:rsid w:val="003B27E1"/>
    <w:rsid w:val="003B36F9"/>
    <w:rsid w:val="003B616A"/>
    <w:rsid w:val="003C3971"/>
    <w:rsid w:val="003D0448"/>
    <w:rsid w:val="003E1C9C"/>
    <w:rsid w:val="003F1808"/>
    <w:rsid w:val="003F5965"/>
    <w:rsid w:val="00403446"/>
    <w:rsid w:val="00413900"/>
    <w:rsid w:val="00416849"/>
    <w:rsid w:val="00423334"/>
    <w:rsid w:val="004345EC"/>
    <w:rsid w:val="00437FD8"/>
    <w:rsid w:val="00441619"/>
    <w:rsid w:val="00445DD1"/>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3643D"/>
    <w:rsid w:val="00543E6C"/>
    <w:rsid w:val="00565087"/>
    <w:rsid w:val="0058142A"/>
    <w:rsid w:val="0058188C"/>
    <w:rsid w:val="00586DAA"/>
    <w:rsid w:val="00597B11"/>
    <w:rsid w:val="005A02B2"/>
    <w:rsid w:val="005A1907"/>
    <w:rsid w:val="005A1C59"/>
    <w:rsid w:val="005B4543"/>
    <w:rsid w:val="005D2E01"/>
    <w:rsid w:val="005D3E9A"/>
    <w:rsid w:val="005D7526"/>
    <w:rsid w:val="005E4BB2"/>
    <w:rsid w:val="005E5DF6"/>
    <w:rsid w:val="005F1B4E"/>
    <w:rsid w:val="005F788A"/>
    <w:rsid w:val="00602AEA"/>
    <w:rsid w:val="00607449"/>
    <w:rsid w:val="00614FDF"/>
    <w:rsid w:val="0063543D"/>
    <w:rsid w:val="00642530"/>
    <w:rsid w:val="00647114"/>
    <w:rsid w:val="0065562D"/>
    <w:rsid w:val="006607EA"/>
    <w:rsid w:val="00663224"/>
    <w:rsid w:val="00663CE5"/>
    <w:rsid w:val="006653FB"/>
    <w:rsid w:val="006746EC"/>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52B5"/>
    <w:rsid w:val="007E6EB5"/>
    <w:rsid w:val="007F0F4A"/>
    <w:rsid w:val="007F1797"/>
    <w:rsid w:val="008028A4"/>
    <w:rsid w:val="00816A53"/>
    <w:rsid w:val="008249C6"/>
    <w:rsid w:val="00830747"/>
    <w:rsid w:val="008359CD"/>
    <w:rsid w:val="008565A4"/>
    <w:rsid w:val="0085736B"/>
    <w:rsid w:val="008768CA"/>
    <w:rsid w:val="00881287"/>
    <w:rsid w:val="0089592D"/>
    <w:rsid w:val="008A4411"/>
    <w:rsid w:val="008C119D"/>
    <w:rsid w:val="008C384C"/>
    <w:rsid w:val="008C762E"/>
    <w:rsid w:val="008D05CF"/>
    <w:rsid w:val="008D28D0"/>
    <w:rsid w:val="008E2D68"/>
    <w:rsid w:val="008E3514"/>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616F1"/>
    <w:rsid w:val="00973168"/>
    <w:rsid w:val="00987636"/>
    <w:rsid w:val="00990794"/>
    <w:rsid w:val="0099152C"/>
    <w:rsid w:val="0099165F"/>
    <w:rsid w:val="009F1963"/>
    <w:rsid w:val="009F37B7"/>
    <w:rsid w:val="00A0472D"/>
    <w:rsid w:val="00A10F02"/>
    <w:rsid w:val="00A11421"/>
    <w:rsid w:val="00A1247B"/>
    <w:rsid w:val="00A164B4"/>
    <w:rsid w:val="00A227B1"/>
    <w:rsid w:val="00A2431F"/>
    <w:rsid w:val="00A26956"/>
    <w:rsid w:val="00A27486"/>
    <w:rsid w:val="00A53724"/>
    <w:rsid w:val="00A56066"/>
    <w:rsid w:val="00A56C81"/>
    <w:rsid w:val="00A64BB7"/>
    <w:rsid w:val="00A73129"/>
    <w:rsid w:val="00A75429"/>
    <w:rsid w:val="00A775E3"/>
    <w:rsid w:val="00A82346"/>
    <w:rsid w:val="00A92BA1"/>
    <w:rsid w:val="00A95A32"/>
    <w:rsid w:val="00AA11D1"/>
    <w:rsid w:val="00AA15F5"/>
    <w:rsid w:val="00AB4A5D"/>
    <w:rsid w:val="00AC6BC6"/>
    <w:rsid w:val="00AD4E4D"/>
    <w:rsid w:val="00AD747C"/>
    <w:rsid w:val="00AD7C07"/>
    <w:rsid w:val="00AE65E2"/>
    <w:rsid w:val="00AF1460"/>
    <w:rsid w:val="00AF367E"/>
    <w:rsid w:val="00B12BA0"/>
    <w:rsid w:val="00B15449"/>
    <w:rsid w:val="00B20E46"/>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CE76DD"/>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3F04"/>
    <w:rsid w:val="00DF2B1F"/>
    <w:rsid w:val="00DF62CD"/>
    <w:rsid w:val="00E16509"/>
    <w:rsid w:val="00E20878"/>
    <w:rsid w:val="00E25460"/>
    <w:rsid w:val="00E33B18"/>
    <w:rsid w:val="00E4216C"/>
    <w:rsid w:val="00E44582"/>
    <w:rsid w:val="00E47BEC"/>
    <w:rsid w:val="00E5230E"/>
    <w:rsid w:val="00E626AA"/>
    <w:rsid w:val="00E635FF"/>
    <w:rsid w:val="00E72416"/>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BodyText">
    <w:name w:val="Body Text"/>
    <w:basedOn w:val="Normal"/>
    <w:link w:val="BodyTextChar"/>
    <w:qFormat/>
    <w:rsid w:val="00CE76DD"/>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CE76DD"/>
    <w:rPr>
      <w:lang w:eastAsia="ja-JP"/>
    </w:rPr>
  </w:style>
  <w:style w:type="character" w:customStyle="1" w:styleId="NOChar">
    <w:name w:val="NO Char"/>
    <w:link w:val="NO"/>
    <w:qFormat/>
    <w:rsid w:val="00CE76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1448</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Philips International B.V.</cp:lastModifiedBy>
  <cp:revision>13</cp:revision>
  <cp:lastPrinted>2019-02-25T14:05:00Z</cp:lastPrinted>
  <dcterms:created xsi:type="dcterms:W3CDTF">2025-05-09T14:04:00Z</dcterms:created>
  <dcterms:modified xsi:type="dcterms:W3CDTF">2025-05-09T21:02:00Z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